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4C2" w:rsidRDefault="007F14C2" w:rsidP="007F14C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BASAGE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7F14C2" w:rsidRDefault="007F14C2" w:rsidP="007F14C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Carlton, Nottinghamshire.</w:t>
      </w:r>
    </w:p>
    <w:p w:rsidR="007F14C2" w:rsidRDefault="007F14C2" w:rsidP="007F14C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F14C2" w:rsidRDefault="007F14C2" w:rsidP="007F14C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F14C2" w:rsidRDefault="007F14C2" w:rsidP="007F14C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Apr.1419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Nottingham into lands</w:t>
      </w:r>
    </w:p>
    <w:p w:rsidR="007F14C2" w:rsidRDefault="007F14C2" w:rsidP="007F14C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held by the late Sir William Clifford(q.v.).</w:t>
      </w:r>
    </w:p>
    <w:p w:rsidR="007F14C2" w:rsidRDefault="007F14C2" w:rsidP="007F14C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F61A90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21-46)</w:t>
      </w:r>
    </w:p>
    <w:p w:rsidR="007F14C2" w:rsidRDefault="007F14C2" w:rsidP="007F14C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F14C2" w:rsidRDefault="007F14C2" w:rsidP="007F14C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7F14C2" w:rsidRDefault="007F14C2" w:rsidP="007F14C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October 2015</w:t>
      </w:r>
      <w:bookmarkStart w:id="0" w:name="_GoBack"/>
      <w:bookmarkEnd w:id="0"/>
    </w:p>
    <w:sectPr w:rsidR="00DD5B8A" w:rsidRPr="007F14C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14C2" w:rsidRDefault="007F14C2" w:rsidP="00564E3C">
      <w:pPr>
        <w:spacing w:after="0" w:line="240" w:lineRule="auto"/>
      </w:pPr>
      <w:r>
        <w:separator/>
      </w:r>
    </w:p>
  </w:endnote>
  <w:endnote w:type="continuationSeparator" w:id="0">
    <w:p w:rsidR="007F14C2" w:rsidRDefault="007F14C2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F14C2">
      <w:rPr>
        <w:rFonts w:ascii="Times New Roman" w:hAnsi="Times New Roman" w:cs="Times New Roman"/>
        <w:noProof/>
        <w:sz w:val="24"/>
        <w:szCs w:val="24"/>
      </w:rPr>
      <w:t>14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14C2" w:rsidRDefault="007F14C2" w:rsidP="00564E3C">
      <w:pPr>
        <w:spacing w:after="0" w:line="240" w:lineRule="auto"/>
      </w:pPr>
      <w:r>
        <w:separator/>
      </w:r>
    </w:p>
  </w:footnote>
  <w:footnote w:type="continuationSeparator" w:id="0">
    <w:p w:rsidR="007F14C2" w:rsidRDefault="007F14C2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4C2"/>
    <w:rsid w:val="00372DC6"/>
    <w:rsid w:val="00564E3C"/>
    <w:rsid w:val="0064591D"/>
    <w:rsid w:val="007F14C2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3AD659"/>
  <w15:chartTrackingRefBased/>
  <w15:docId w15:val="{0B7B73F4-08D1-41D4-946D-5A2732E2A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7F14C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4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2015-10-14T20:42:00Z</dcterms:created>
  <dcterms:modified xsi:type="dcterms:W3CDTF">2015-10-14T20:46:00Z</dcterms:modified>
</cp:coreProperties>
</file>